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rsidTr="004838D5">
        <w:trPr>
          <w:cantSplit/>
          <w:tblHeader/>
        </w:trPr>
        <w:tc>
          <w:tcPr>
            <w:tcW w:w="97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4838D5">
        <w:trPr>
          <w:cantSplit/>
        </w:trPr>
        <w:tc>
          <w:tcPr>
            <w:tcW w:w="97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4838D5">
        <w:trPr>
          <w:cantSplit/>
        </w:trPr>
        <w:tc>
          <w:tcPr>
            <w:tcW w:w="97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4838D5">
        <w:trPr>
          <w:cantSplit/>
        </w:trPr>
        <w:tc>
          <w:tcPr>
            <w:tcW w:w="97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4838D5">
        <w:trPr>
          <w:cantSplit/>
        </w:trPr>
        <w:tc>
          <w:tcPr>
            <w:tcW w:w="97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3C432A"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bookmarkStart w:id="0" w:name="_GoBack"/>
            <w:bookmarkEnd w:id="0"/>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B677A"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4838D5">
        <w:trPr>
          <w:cantSplit/>
        </w:trPr>
        <w:tc>
          <w:tcPr>
            <w:tcW w:w="97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4838D5">
        <w:trPr>
          <w:cantSplit/>
        </w:trPr>
        <w:tc>
          <w:tcPr>
            <w:tcW w:w="97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4838D5">
        <w:trPr>
          <w:cantSplit/>
        </w:trPr>
        <w:tc>
          <w:tcPr>
            <w:tcW w:w="97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4838D5">
        <w:trPr>
          <w:cantSplit/>
        </w:trPr>
        <w:tc>
          <w:tcPr>
            <w:tcW w:w="974"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0D5DE9" w:rsidRPr="00365274" w:rsidRDefault="001E7CB9" w:rsidP="001E7CB9">
            <w:pPr>
              <w:spacing w:after="0"/>
              <w:rPr>
                <w:rFonts w:ascii="Arial" w:hAnsi="Arial" w:cs="Arial"/>
                <w:b/>
                <w:lang w:val="en-US"/>
              </w:rPr>
            </w:pPr>
            <w:r w:rsidRPr="00365274">
              <w:rPr>
                <w:rFonts w:ascii="Arial" w:hAnsi="Arial" w:cs="Arial"/>
                <w:b/>
                <w:lang w:val="en-US"/>
              </w:rPr>
              <w:t>Study on enhanced IMS to 5GC Integration Phase 2 [FS_eIMS5G2]</w:t>
            </w:r>
          </w:p>
        </w:tc>
        <w:tc>
          <w:tcPr>
            <w:tcW w:w="886"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0D5DE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0D5DE9" w:rsidRPr="001E7CB9" w:rsidRDefault="000D5DE9" w:rsidP="000D5DE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5DE9" w:rsidRPr="00365274" w:rsidRDefault="000D5DE9" w:rsidP="000D5DE9">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0D5DE9" w:rsidRPr="001E7CB9"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5DE9" w:rsidRPr="001E7CB9" w:rsidRDefault="000D5DE9" w:rsidP="000D5DE9">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087E0E">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087E0E">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087E0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087E0E">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087E0E">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087E0E">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087E0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087E0E">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087E0E">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087E0E">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087E0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087E0E">
            <w:pPr>
              <w:spacing w:after="0"/>
              <w:rPr>
                <w:rFonts w:ascii="Arial" w:hAnsi="Arial" w:cs="Arial"/>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087E0E">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087E0E">
            <w:pPr>
              <w:spacing w:after="0"/>
              <w:rPr>
                <w:rFonts w:ascii="Arial" w:hAnsi="Arial" w:cs="Arial"/>
                <w:color w:val="FF0000"/>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087E0E">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087E0E">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087E0E">
            <w:pPr>
              <w:spacing w:after="0"/>
              <w:rPr>
                <w:rFonts w:ascii="Arial" w:hAnsi="Arial" w:cs="Arial"/>
                <w:lang w:val="en-US"/>
              </w:rPr>
            </w:pPr>
          </w:p>
        </w:tc>
      </w:tr>
      <w:tr w:rsidR="004838D5" w:rsidRPr="000472D1" w:rsidTr="00087E0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4838D5">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087E0E">
            <w:pPr>
              <w:spacing w:after="0"/>
              <w:rPr>
                <w:rFonts w:ascii="Arial" w:hAnsi="Arial" w:cs="Arial"/>
                <w:color w:val="FF0000"/>
                <w:lang w:val="en-US"/>
              </w:rPr>
            </w:pPr>
          </w:p>
        </w:tc>
      </w:tr>
      <w:tr w:rsidR="004838D5" w:rsidRPr="000472D1" w:rsidTr="00087E0E">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087E0E">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087E0E">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087E0E">
            <w:pPr>
              <w:spacing w:after="0"/>
              <w:rPr>
                <w:rFonts w:ascii="Arial" w:hAnsi="Arial" w:cs="Arial"/>
                <w:lang w:val="en-US"/>
              </w:rPr>
            </w:pPr>
          </w:p>
        </w:tc>
      </w:tr>
      <w:tr w:rsidR="004838D5" w:rsidRPr="000472D1" w:rsidTr="00087E0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087E0E">
            <w:pPr>
              <w:spacing w:after="0"/>
              <w:rPr>
                <w:rFonts w:ascii="Arial" w:hAnsi="Arial" w:cs="Arial"/>
                <w:b/>
                <w:bCs/>
                <w:lang w:val="en-US"/>
              </w:rPr>
            </w:pPr>
            <w:r w:rsidRPr="00365274">
              <w:rPr>
                <w:rFonts w:ascii="Arial" w:hAnsi="Arial" w:cs="Arial"/>
                <w:b/>
                <w:bCs/>
                <w:lang w:val="en-US"/>
              </w:rPr>
              <w:t>Study on IETF QUIC Transport for Service Based Interfaces [</w:t>
            </w:r>
            <w:r w:rsidR="00365274" w:rsidRPr="00365274">
              <w:rPr>
                <w:rFonts w:ascii="Arial" w:hAnsi="Arial" w:cs="Arial"/>
                <w:b/>
                <w:bCs/>
                <w:lang w:val="en-US"/>
              </w:rPr>
              <w:t>FS_QUIC</w:t>
            </w:r>
            <w:r w:rsidRPr="00365274">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087E0E">
            <w:pPr>
              <w:spacing w:after="0"/>
              <w:rPr>
                <w:rFonts w:ascii="Arial" w:hAnsi="Arial" w:cs="Arial"/>
                <w:color w:val="FF0000"/>
                <w:lang w:val="en-US"/>
              </w:rPr>
            </w:pPr>
          </w:p>
        </w:tc>
      </w:tr>
      <w:tr w:rsidR="004838D5" w:rsidRPr="000472D1" w:rsidTr="00087E0E">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087E0E">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107C20" w:rsidRDefault="004838D5" w:rsidP="00087E0E">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087E0E">
            <w:pPr>
              <w:spacing w:after="0"/>
              <w:rPr>
                <w:rFonts w:ascii="Arial" w:hAnsi="Arial" w:cs="Arial"/>
                <w:lang w:val="en-US"/>
              </w:rPr>
            </w:pPr>
          </w:p>
        </w:tc>
      </w:tr>
      <w:tr w:rsidR="00365274" w:rsidRPr="000472D1" w:rsidTr="00087E0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65274" w:rsidRPr="00107C20" w:rsidRDefault="00365274" w:rsidP="00087E0E">
            <w:pPr>
              <w:spacing w:after="0"/>
              <w:rPr>
                <w:rFonts w:ascii="Arial" w:hAnsi="Arial" w:cs="Arial"/>
                <w:b/>
                <w:bCs/>
                <w:lang w:val="en-US"/>
              </w:rPr>
            </w:pPr>
            <w:r>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rsidR="00365274" w:rsidRPr="00107C20" w:rsidRDefault="00365274" w:rsidP="00087E0E">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365274" w:rsidRPr="00107C20" w:rsidRDefault="00365274"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65274" w:rsidRPr="00107C20" w:rsidRDefault="00365274" w:rsidP="00087E0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65274" w:rsidRPr="00107C20" w:rsidRDefault="00365274" w:rsidP="00087E0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65274" w:rsidRPr="00107C20" w:rsidRDefault="00365274"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65274" w:rsidRPr="00107C20" w:rsidRDefault="00365274" w:rsidP="00087E0E">
            <w:pPr>
              <w:spacing w:after="0"/>
              <w:rPr>
                <w:rFonts w:ascii="Arial" w:hAnsi="Arial" w:cs="Arial"/>
                <w:lang w:val="en-US"/>
              </w:rPr>
            </w:pPr>
          </w:p>
        </w:tc>
      </w:tr>
      <w:tr w:rsidR="00365274" w:rsidRPr="000472D1" w:rsidTr="00087E0E">
        <w:trPr>
          <w:cantSplit/>
        </w:trPr>
        <w:tc>
          <w:tcPr>
            <w:tcW w:w="974" w:type="dxa"/>
            <w:tcBorders>
              <w:top w:val="single" w:sz="4" w:space="0" w:color="auto"/>
              <w:left w:val="single" w:sz="18" w:space="0" w:color="auto"/>
              <w:bottom w:val="single" w:sz="4" w:space="0" w:color="auto"/>
            </w:tcBorders>
            <w:shd w:val="clear" w:color="auto" w:fill="auto"/>
          </w:tcPr>
          <w:p w:rsidR="00365274" w:rsidRPr="00107C20" w:rsidRDefault="00365274"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65274" w:rsidRPr="00107C20" w:rsidRDefault="00365274" w:rsidP="00087E0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365274" w:rsidRPr="00107C20" w:rsidRDefault="00365274" w:rsidP="00087E0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365274" w:rsidRPr="00107C20" w:rsidRDefault="00365274" w:rsidP="00087E0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365274" w:rsidRPr="00107C20" w:rsidRDefault="00365274" w:rsidP="00087E0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365274" w:rsidRPr="00107C20" w:rsidRDefault="00365274"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65274" w:rsidRPr="00107C20" w:rsidRDefault="00365274" w:rsidP="00087E0E">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B4165A"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rsidR="00B4165A" w:rsidRPr="00107C20" w:rsidRDefault="00B4165A" w:rsidP="00087E0E">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B4165A" w:rsidRPr="00107C20" w:rsidRDefault="00B4165A" w:rsidP="00087E0E">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B4165A" w:rsidRPr="00107C20" w:rsidRDefault="00B4165A" w:rsidP="00087E0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B4165A" w:rsidRPr="00107C20" w:rsidRDefault="00B4165A" w:rsidP="00087E0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B4165A" w:rsidRPr="00107C20" w:rsidRDefault="00B4165A" w:rsidP="00087E0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B4165A" w:rsidRPr="00107C20" w:rsidRDefault="00B4165A" w:rsidP="00087E0E">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rsidTr="004838D5">
        <w:trPr>
          <w:cantSplit/>
        </w:trPr>
        <w:tc>
          <w:tcPr>
            <w:tcW w:w="974" w:type="dxa"/>
            <w:tcBorders>
              <w:top w:val="single" w:sz="4" w:space="0" w:color="auto"/>
              <w:left w:val="single" w:sz="18" w:space="0" w:color="auto"/>
              <w:bottom w:val="single" w:sz="4" w:space="0" w:color="auto"/>
            </w:tcBorders>
          </w:tcPr>
          <w:p w:rsidR="00B4165A" w:rsidRPr="00107C20" w:rsidRDefault="00B4165A" w:rsidP="00087E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4165A" w:rsidRPr="00107C20" w:rsidRDefault="00B4165A" w:rsidP="00087E0E">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B4165A" w:rsidRPr="00107C20" w:rsidRDefault="00B4165A" w:rsidP="00087E0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B4165A" w:rsidRPr="00107C20" w:rsidRDefault="00B4165A" w:rsidP="00087E0E">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B4165A" w:rsidRPr="00107C20" w:rsidRDefault="00B4165A" w:rsidP="00087E0E">
            <w:pPr>
              <w:spacing w:after="0"/>
              <w:rPr>
                <w:rFonts w:ascii="Arial" w:hAnsi="Arial" w:cs="Arial"/>
                <w:color w:val="000000"/>
                <w:lang w:val="en-US"/>
              </w:rPr>
            </w:pPr>
          </w:p>
        </w:tc>
        <w:tc>
          <w:tcPr>
            <w:tcW w:w="995" w:type="dxa"/>
            <w:tcBorders>
              <w:top w:val="single" w:sz="4" w:space="0" w:color="auto"/>
            </w:tcBorders>
            <w:shd w:val="clear" w:color="auto" w:fill="auto"/>
          </w:tcPr>
          <w:p w:rsidR="00B4165A" w:rsidRPr="00107C20" w:rsidRDefault="00B4165A" w:rsidP="00087E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B4165A" w:rsidRPr="00107C20" w:rsidRDefault="00B4165A" w:rsidP="00087E0E">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4838D5">
        <w:trPr>
          <w:cantSplit/>
        </w:trPr>
        <w:tc>
          <w:tcPr>
            <w:tcW w:w="974"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E7CB9" w:rsidRDefault="00A32D22" w:rsidP="00F7118B">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B4165A">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32A" w:rsidRDefault="003C432A">
      <w:r>
        <w:separator/>
      </w:r>
    </w:p>
  </w:endnote>
  <w:endnote w:type="continuationSeparator" w:id="0">
    <w:p w:rsidR="003C432A" w:rsidRDefault="003C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DD" w:rsidRDefault="009608DD">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3</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DD" w:rsidRDefault="009608DD"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32A" w:rsidRDefault="003C432A">
      <w:r>
        <w:separator/>
      </w:r>
    </w:p>
  </w:footnote>
  <w:footnote w:type="continuationSeparator" w:id="0">
    <w:p w:rsidR="003C432A" w:rsidRDefault="003C4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DD" w:rsidRDefault="009608D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DD" w:rsidRDefault="009608DD"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CP-203000</w:t>
    </w:r>
  </w:p>
  <w:p w:rsidR="009608DD" w:rsidRPr="00163A37" w:rsidRDefault="009608D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3"/>
  </w:num>
  <w:num w:numId="4">
    <w:abstractNumId w:val="2"/>
  </w:num>
  <w:num w:numId="5">
    <w:abstractNumId w:val="7"/>
  </w:num>
  <w:num w:numId="6">
    <w:abstractNumId w:val="1"/>
  </w:num>
  <w:num w:numId="7">
    <w:abstractNumId w:val="9"/>
  </w:num>
  <w:num w:numId="8">
    <w:abstractNumId w:val="5"/>
  </w:num>
  <w:num w:numId="9">
    <w:abstractNumId w:val="12"/>
  </w:num>
  <w:num w:numId="10">
    <w:abstractNumId w:val="4"/>
  </w:num>
  <w:num w:numId="11">
    <w:abstractNumId w:val="6"/>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CT88_E_Meeting@list.etsi.org"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9D28C-501C-406B-8DCC-11D30360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Pages>
  <Words>2105</Words>
  <Characters>11580</Characters>
  <Application>Microsoft Office Word</Application>
  <DocSecurity>0</DocSecurity>
  <Lines>96</Lines>
  <Paragraphs>27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7</cp:revision>
  <cp:lastPrinted>2003-11-12T02:51:00Z</cp:lastPrinted>
  <dcterms:created xsi:type="dcterms:W3CDTF">2020-11-09T09:24:00Z</dcterms:created>
  <dcterms:modified xsi:type="dcterms:W3CDTF">2020-11-09T15:04:00Z</dcterms:modified>
</cp:coreProperties>
</file>